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1E9E0" w14:textId="77777777" w:rsidR="005860F1" w:rsidRDefault="005860F1" w:rsidP="005860F1">
      <w:pPr>
        <w:pStyle w:val="NoSpacing"/>
        <w:jc w:val="both"/>
      </w:pPr>
      <w:r>
        <w:rPr>
          <w:u w:val="single"/>
        </w:rPr>
        <w:t>Thomas MEDWIK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14:paraId="73A62292" w14:textId="77777777" w:rsidR="005860F1" w:rsidRDefault="005860F1" w:rsidP="005860F1">
      <w:pPr>
        <w:pStyle w:val="NoSpacing"/>
        <w:jc w:val="both"/>
      </w:pPr>
      <w:r>
        <w:t>Chaplain.</w:t>
      </w:r>
    </w:p>
    <w:p w14:paraId="47891FF8" w14:textId="77777777" w:rsidR="005860F1" w:rsidRDefault="005860F1" w:rsidP="005860F1">
      <w:pPr>
        <w:pStyle w:val="NoSpacing"/>
        <w:jc w:val="both"/>
      </w:pPr>
    </w:p>
    <w:p w14:paraId="729C3A58" w14:textId="77777777" w:rsidR="005860F1" w:rsidRDefault="005860F1" w:rsidP="005860F1">
      <w:pPr>
        <w:pStyle w:val="NoSpacing"/>
        <w:jc w:val="both"/>
      </w:pPr>
    </w:p>
    <w:p w14:paraId="6E772638" w14:textId="77777777" w:rsidR="005860F1" w:rsidRDefault="005860F1" w:rsidP="005860F1">
      <w:pPr>
        <w:pStyle w:val="NoSpacing"/>
        <w:jc w:val="both"/>
      </w:pPr>
      <w:r>
        <w:t>14 Jan.1483</w:t>
      </w:r>
      <w:r>
        <w:tab/>
        <w:t xml:space="preserve">He was instituted to the vicarage of Kirkby in </w:t>
      </w:r>
      <w:proofErr w:type="spellStart"/>
      <w:r>
        <w:t>Cryndallith</w:t>
      </w:r>
      <w:proofErr w:type="spellEnd"/>
      <w:r>
        <w:t>.</w:t>
      </w:r>
    </w:p>
    <w:p w14:paraId="6C02340B" w14:textId="77777777" w:rsidR="005860F1" w:rsidRDefault="005860F1" w:rsidP="005860F1">
      <w:pPr>
        <w:pStyle w:val="NoSpacing"/>
      </w:pPr>
      <w:r>
        <w:tab/>
      </w:r>
      <w:r>
        <w:tab/>
        <w:t>(“The Register of Thomas Rotherham, Archbishop of York 1480-1500</w:t>
      </w:r>
    </w:p>
    <w:p w14:paraId="2B937405" w14:textId="77777777" w:rsidR="005860F1" w:rsidRDefault="005860F1" w:rsidP="005860F1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pub. The Canterbury and York Society, 1974, </w:t>
      </w:r>
    </w:p>
    <w:p w14:paraId="52D6BE8E" w14:textId="77777777" w:rsidR="005860F1" w:rsidRDefault="005860F1" w:rsidP="005860F1">
      <w:pPr>
        <w:pStyle w:val="NoSpacing"/>
        <w:ind w:left="1440"/>
        <w:jc w:val="both"/>
      </w:pPr>
      <w:r>
        <w:t>pp.27-8)</w:t>
      </w:r>
    </w:p>
    <w:p w14:paraId="13592627" w14:textId="77777777" w:rsidR="005860F1" w:rsidRDefault="005860F1" w:rsidP="005860F1">
      <w:pPr>
        <w:pStyle w:val="NoSpacing"/>
        <w:jc w:val="both"/>
      </w:pPr>
    </w:p>
    <w:p w14:paraId="5E197477" w14:textId="77777777" w:rsidR="005860F1" w:rsidRDefault="005860F1" w:rsidP="005860F1">
      <w:pPr>
        <w:pStyle w:val="NoSpacing"/>
        <w:jc w:val="both"/>
      </w:pPr>
    </w:p>
    <w:p w14:paraId="1195F251" w14:textId="77777777" w:rsidR="005860F1" w:rsidRDefault="005860F1" w:rsidP="005860F1">
      <w:pPr>
        <w:pStyle w:val="NoSpacing"/>
        <w:jc w:val="both"/>
      </w:pPr>
      <w:r>
        <w:t>10 June 2019</w:t>
      </w:r>
    </w:p>
    <w:p w14:paraId="3CA55BBC" w14:textId="77777777" w:rsidR="006B2F86" w:rsidRPr="00E71FC3" w:rsidRDefault="005860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468B2" w14:textId="77777777" w:rsidR="005860F1" w:rsidRDefault="005860F1" w:rsidP="00E71FC3">
      <w:pPr>
        <w:spacing w:after="0" w:line="240" w:lineRule="auto"/>
      </w:pPr>
      <w:r>
        <w:separator/>
      </w:r>
    </w:p>
  </w:endnote>
  <w:endnote w:type="continuationSeparator" w:id="0">
    <w:p w14:paraId="646D977D" w14:textId="77777777" w:rsidR="005860F1" w:rsidRDefault="005860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BC4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D1C55" w14:textId="77777777" w:rsidR="005860F1" w:rsidRDefault="005860F1" w:rsidP="00E71FC3">
      <w:pPr>
        <w:spacing w:after="0" w:line="240" w:lineRule="auto"/>
      </w:pPr>
      <w:r>
        <w:separator/>
      </w:r>
    </w:p>
  </w:footnote>
  <w:footnote w:type="continuationSeparator" w:id="0">
    <w:p w14:paraId="6F69B1DB" w14:textId="77777777" w:rsidR="005860F1" w:rsidRDefault="005860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0F1"/>
    <w:rsid w:val="001A7C09"/>
    <w:rsid w:val="00577BD5"/>
    <w:rsid w:val="005860F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8C4FD"/>
  <w15:chartTrackingRefBased/>
  <w15:docId w15:val="{78E2F71C-0FE9-4D87-B00A-8E53D019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2019-06-20T20:30:00Z</dcterms:created>
  <dcterms:modified xsi:type="dcterms:W3CDTF">2019-06-20T20:30:00Z</dcterms:modified>
</cp:coreProperties>
</file>